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3145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ESTON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243BFAD6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Upton, Norfolk. Husbandman.</w:t>
      </w:r>
    </w:p>
    <w:p w14:paraId="2C12A442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</w:p>
    <w:p w14:paraId="62343A83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</w:p>
    <w:p w14:paraId="08B598D2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Edmund </w:t>
      </w:r>
      <w:proofErr w:type="spellStart"/>
      <w:r>
        <w:rPr>
          <w:rFonts w:cs="Times New Roman"/>
          <w:szCs w:val="24"/>
          <w:lang w:val="en-GB"/>
        </w:rPr>
        <w:t>Stokeman</w:t>
      </w:r>
      <w:proofErr w:type="spellEnd"/>
      <w:r>
        <w:rPr>
          <w:rFonts w:cs="Times New Roman"/>
          <w:szCs w:val="24"/>
          <w:lang w:val="en-GB"/>
        </w:rPr>
        <w:t>, clerk(q.v.), brought a plaint of debt against him and</w:t>
      </w:r>
    </w:p>
    <w:p w14:paraId="39B472FA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five others.       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AABAD9F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</w:p>
    <w:p w14:paraId="07308D93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</w:p>
    <w:p w14:paraId="6CB3E796" w14:textId="77777777" w:rsidR="00BC157F" w:rsidRDefault="00BC157F" w:rsidP="00BC157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January 2024</w:t>
      </w:r>
    </w:p>
    <w:p w14:paraId="5E05F4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755A4" w14:textId="77777777" w:rsidR="00BC157F" w:rsidRDefault="00BC157F" w:rsidP="009139A6">
      <w:r>
        <w:separator/>
      </w:r>
    </w:p>
  </w:endnote>
  <w:endnote w:type="continuationSeparator" w:id="0">
    <w:p w14:paraId="1A9F5704" w14:textId="77777777" w:rsidR="00BC157F" w:rsidRDefault="00BC15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70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75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FC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905D" w14:textId="77777777" w:rsidR="00BC157F" w:rsidRDefault="00BC157F" w:rsidP="009139A6">
      <w:r>
        <w:separator/>
      </w:r>
    </w:p>
  </w:footnote>
  <w:footnote w:type="continuationSeparator" w:id="0">
    <w:p w14:paraId="5C43A4AD" w14:textId="77777777" w:rsidR="00BC157F" w:rsidRDefault="00BC15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CD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998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D4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57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157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85DE6"/>
  <w15:chartTrackingRefBased/>
  <w15:docId w15:val="{52F657B5-5753-44C9-B563-D2D5EF2B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15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2024-01-13T07:51:00Z</dcterms:created>
  <dcterms:modified xsi:type="dcterms:W3CDTF">2024-01-13T07:51:00Z</dcterms:modified>
</cp:coreProperties>
</file>